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77" w:rsidRDefault="00F56C77" w:rsidP="00D021D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F56C77" w:rsidRDefault="00F56C77" w:rsidP="00D021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F56C77" w:rsidRDefault="00F56C77" w:rsidP="00D021D5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F56C77" w:rsidRDefault="00F56C77" w:rsidP="00D021D5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F56C77">
        <w:tc>
          <w:tcPr>
            <w:tcW w:w="1384" w:type="dxa"/>
            <w:vMerge w:val="restart"/>
            <w:vAlign w:val="center"/>
          </w:tcPr>
          <w:p w:rsidR="00F56C77" w:rsidRDefault="00F56C77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F56C77" w:rsidRDefault="00F56C77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F56C77" w:rsidRDefault="00F56C77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F56C77" w:rsidRDefault="00F56C77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F56C77" w:rsidRDefault="00F56C77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F56C77" w:rsidRDefault="00F56C77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F56C77" w:rsidRDefault="00F56C77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F56C77" w:rsidRDefault="00F56C77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F56C77" w:rsidRDefault="00F56C77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56C77">
        <w:tc>
          <w:tcPr>
            <w:tcW w:w="1384" w:type="dxa"/>
            <w:vMerge/>
            <w:vAlign w:val="center"/>
          </w:tcPr>
          <w:p w:rsidR="00F56C77" w:rsidRDefault="00F56C77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F56C77" w:rsidRDefault="00F56C77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F56C77" w:rsidRPr="00A14A8E" w:rsidRDefault="00F56C77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F56C77" w:rsidRPr="00A14A8E" w:rsidRDefault="00F56C77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F56C77" w:rsidRPr="00A14A8E" w:rsidRDefault="00F56C77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F56C77" w:rsidRPr="00A14A8E" w:rsidRDefault="00F56C77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F56C77" w:rsidRPr="00A14A8E" w:rsidRDefault="00F56C77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F56C77" w:rsidRPr="00A14A8E" w:rsidRDefault="00F56C77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F56C77" w:rsidRPr="00A14A8E" w:rsidRDefault="00F56C77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F56C77" w:rsidRDefault="00F56C77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F56C77" w:rsidRDefault="00F56C77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F56C77" w:rsidRDefault="00F56C77">
            <w:pPr>
              <w:rPr>
                <w:lang w:eastAsia="en-US"/>
              </w:rPr>
            </w:pPr>
          </w:p>
        </w:tc>
      </w:tr>
      <w:tr w:rsidR="00F56C77">
        <w:trPr>
          <w:trHeight w:val="2447"/>
        </w:trPr>
        <w:tc>
          <w:tcPr>
            <w:tcW w:w="1384" w:type="dxa"/>
          </w:tcPr>
          <w:p w:rsidR="00F56C77" w:rsidRPr="00A14A8E" w:rsidRDefault="00F56C77">
            <w:pPr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Волошина М.А.</w:t>
            </w:r>
          </w:p>
        </w:tc>
        <w:tc>
          <w:tcPr>
            <w:tcW w:w="1602" w:type="dxa"/>
          </w:tcPr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 xml:space="preserve">И.о.директо-ра МКОУ </w:t>
            </w:r>
            <w:r>
              <w:rPr>
                <w:color w:val="333333"/>
                <w:lang w:eastAsia="en-US"/>
              </w:rPr>
              <w:t>«Приозерная</w:t>
            </w:r>
            <w:r w:rsidRPr="00A14A8E">
              <w:rPr>
                <w:color w:val="333333"/>
                <w:lang w:eastAsia="en-US"/>
              </w:rPr>
              <w:t xml:space="preserve"> НОШ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F56C77" w:rsidRDefault="00F56C77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F56C77" w:rsidRDefault="00F56C77">
            <w:pPr>
              <w:rPr>
                <w:lang w:eastAsia="en-US"/>
              </w:rPr>
            </w:pPr>
          </w:p>
          <w:p w:rsidR="00F56C77" w:rsidRDefault="00F56C77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  <w:p w:rsidR="00F56C77" w:rsidRDefault="00F56C77">
            <w:pPr>
              <w:rPr>
                <w:lang w:eastAsia="en-US"/>
              </w:rPr>
            </w:pPr>
            <w:r>
              <w:rPr>
                <w:lang w:eastAsia="en-US"/>
              </w:rPr>
              <w:t>3)Квар-тира</w:t>
            </w:r>
          </w:p>
        </w:tc>
        <w:tc>
          <w:tcPr>
            <w:tcW w:w="1080" w:type="dxa"/>
          </w:tcPr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Инди-видуальная</w:t>
            </w:r>
          </w:p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Инди-видуль-ная</w:t>
            </w:r>
          </w:p>
          <w:p w:rsidR="00F56C77" w:rsidRPr="00A14A8E" w:rsidRDefault="00F56C77" w:rsidP="00250241">
            <w:pPr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Индиви</w:t>
            </w:r>
          </w:p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дуаль ная</w:t>
            </w:r>
          </w:p>
        </w:tc>
        <w:tc>
          <w:tcPr>
            <w:tcW w:w="1080" w:type="dxa"/>
          </w:tcPr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72,5</w:t>
            </w:r>
          </w:p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825</w:t>
            </w:r>
          </w:p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</w:p>
          <w:p w:rsidR="00F56C77" w:rsidRPr="00A14A8E" w:rsidRDefault="00F56C77" w:rsidP="0025024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32,9</w:t>
            </w:r>
          </w:p>
        </w:tc>
        <w:tc>
          <w:tcPr>
            <w:tcW w:w="971" w:type="dxa"/>
          </w:tcPr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Россия</w:t>
            </w:r>
          </w:p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Россия</w:t>
            </w:r>
          </w:p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</w:p>
          <w:p w:rsidR="00F56C77" w:rsidRPr="00A14A8E" w:rsidRDefault="00F56C77" w:rsidP="00250241">
            <w:pPr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F56C77" w:rsidRDefault="00F56C77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F56C77" w:rsidRPr="00A14A8E" w:rsidRDefault="00F56C77" w:rsidP="00A14A8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F56C77" w:rsidRDefault="00F56C7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F56C77" w:rsidRPr="00A14A8E" w:rsidRDefault="00F56C7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450601,61</w:t>
            </w:r>
          </w:p>
        </w:tc>
        <w:tc>
          <w:tcPr>
            <w:tcW w:w="1740" w:type="dxa"/>
          </w:tcPr>
          <w:p w:rsidR="00F56C77" w:rsidRPr="00A14A8E" w:rsidRDefault="00F56C77">
            <w:pPr>
              <w:rPr>
                <w:color w:val="333333"/>
                <w:lang w:val="en-US" w:eastAsia="en-US"/>
              </w:rPr>
            </w:pPr>
          </w:p>
        </w:tc>
      </w:tr>
      <w:tr w:rsidR="00F56C77">
        <w:trPr>
          <w:trHeight w:val="839"/>
        </w:trPr>
        <w:tc>
          <w:tcPr>
            <w:tcW w:w="1384" w:type="dxa"/>
          </w:tcPr>
          <w:p w:rsidR="00F56C77" w:rsidRDefault="00F56C77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F56C77" w:rsidRPr="00A14A8E" w:rsidRDefault="00F56C77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F56C77" w:rsidRPr="00A14A8E" w:rsidRDefault="00F56C77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56C77" w:rsidRPr="00A14A8E" w:rsidRDefault="00F56C77">
            <w:pPr>
              <w:rPr>
                <w:color w:val="800000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  <w:p w:rsidR="00F56C77" w:rsidRPr="00A14A8E" w:rsidRDefault="00F56C77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F56C77" w:rsidRPr="00A14A8E" w:rsidRDefault="00F56C77">
            <w:pPr>
              <w:rPr>
                <w:color w:val="800000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  <w:p w:rsidR="00F56C77" w:rsidRPr="00A14A8E" w:rsidRDefault="00F56C77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F56C77" w:rsidRDefault="00F56C7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A14A8E">
              <w:rPr>
                <w:color w:val="800000"/>
                <w:lang w:eastAsia="en-US"/>
              </w:rPr>
              <w:t>Квартира</w:t>
            </w:r>
          </w:p>
          <w:p w:rsidR="00F56C77" w:rsidRDefault="00F56C77" w:rsidP="0078371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2)Земель</w:t>
            </w:r>
          </w:p>
          <w:p w:rsidR="00F56C77" w:rsidRPr="00A14A8E" w:rsidRDefault="00F56C77" w:rsidP="0078371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-ный участок</w:t>
            </w:r>
          </w:p>
        </w:tc>
        <w:tc>
          <w:tcPr>
            <w:tcW w:w="1080" w:type="dxa"/>
          </w:tcPr>
          <w:p w:rsidR="00F56C77" w:rsidRDefault="00F56C77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72,5</w:t>
            </w:r>
          </w:p>
          <w:p w:rsidR="00F56C77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825</w:t>
            </w:r>
          </w:p>
        </w:tc>
        <w:tc>
          <w:tcPr>
            <w:tcW w:w="1080" w:type="dxa"/>
          </w:tcPr>
          <w:p w:rsidR="00F56C77" w:rsidRDefault="00F56C77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Россия</w:t>
            </w:r>
          </w:p>
          <w:p w:rsidR="00F56C77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F56C77" w:rsidRPr="00A14A8E" w:rsidRDefault="00F56C77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1)Автомобиль легковой</w:t>
            </w:r>
          </w:p>
          <w:p w:rsidR="00F56C77" w:rsidRPr="00A14A8E" w:rsidRDefault="00F56C77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Лада Приора</w:t>
            </w:r>
          </w:p>
          <w:p w:rsidR="00F56C77" w:rsidRDefault="00F56C77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2)Трактор ЛТЗ-60АВ</w:t>
            </w:r>
          </w:p>
          <w:p w:rsidR="00F56C77" w:rsidRPr="00A14A8E" w:rsidRDefault="00F56C7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3) Прицеп 2 ПТС-4</w:t>
            </w:r>
          </w:p>
        </w:tc>
        <w:tc>
          <w:tcPr>
            <w:tcW w:w="1740" w:type="dxa"/>
          </w:tcPr>
          <w:p w:rsidR="00F56C77" w:rsidRPr="00A14A8E" w:rsidRDefault="00F56C7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67236,63</w:t>
            </w:r>
          </w:p>
        </w:tc>
        <w:tc>
          <w:tcPr>
            <w:tcW w:w="1740" w:type="dxa"/>
          </w:tcPr>
          <w:p w:rsidR="00F56C77" w:rsidRPr="00A14A8E" w:rsidRDefault="00F56C77">
            <w:pPr>
              <w:rPr>
                <w:color w:val="800000"/>
                <w:lang w:eastAsia="en-US"/>
              </w:rPr>
            </w:pPr>
          </w:p>
        </w:tc>
      </w:tr>
      <w:tr w:rsidR="00F56C77">
        <w:tc>
          <w:tcPr>
            <w:tcW w:w="1384" w:type="dxa"/>
          </w:tcPr>
          <w:p w:rsidR="00F56C77" w:rsidRDefault="00F56C77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F56C77" w:rsidRPr="00A14A8E" w:rsidRDefault="00F56C77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F56C77" w:rsidRDefault="00F56C7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A14A8E">
              <w:rPr>
                <w:color w:val="800000"/>
                <w:lang w:eastAsia="en-US"/>
              </w:rPr>
              <w:t>Квартира</w:t>
            </w:r>
          </w:p>
          <w:p w:rsidR="00F56C77" w:rsidRDefault="00F56C7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2)Земель</w:t>
            </w:r>
          </w:p>
          <w:p w:rsidR="00F56C77" w:rsidRPr="00A14A8E" w:rsidRDefault="00F56C7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-ный участок</w:t>
            </w:r>
          </w:p>
        </w:tc>
        <w:tc>
          <w:tcPr>
            <w:tcW w:w="1080" w:type="dxa"/>
          </w:tcPr>
          <w:p w:rsidR="00F56C77" w:rsidRDefault="00F56C77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72,5</w:t>
            </w:r>
          </w:p>
          <w:p w:rsidR="00F56C77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  <w:p w:rsidR="00F56C77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825</w:t>
            </w:r>
          </w:p>
        </w:tc>
        <w:tc>
          <w:tcPr>
            <w:tcW w:w="1080" w:type="dxa"/>
          </w:tcPr>
          <w:p w:rsidR="00F56C77" w:rsidRDefault="00F56C77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Россия</w:t>
            </w:r>
          </w:p>
          <w:p w:rsidR="00F56C77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  <w:p w:rsidR="00F56C77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F56C77" w:rsidRPr="00A14A8E" w:rsidRDefault="00F56C77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F56C77" w:rsidRPr="00A14A8E" w:rsidRDefault="00F56C77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F56C77" w:rsidRPr="00A14A8E" w:rsidRDefault="00F56C77">
            <w:pPr>
              <w:rPr>
                <w:color w:val="800000"/>
                <w:lang w:eastAsia="en-US"/>
              </w:rPr>
            </w:pPr>
          </w:p>
        </w:tc>
      </w:tr>
      <w:tr w:rsidR="00F56C77">
        <w:tc>
          <w:tcPr>
            <w:tcW w:w="1384" w:type="dxa"/>
          </w:tcPr>
          <w:p w:rsidR="00F56C77" w:rsidRDefault="00F56C77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F56C77" w:rsidRPr="00A14A8E" w:rsidRDefault="00F56C77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F56C77" w:rsidRDefault="00F56C7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A14A8E">
              <w:rPr>
                <w:color w:val="800000"/>
                <w:lang w:eastAsia="en-US"/>
              </w:rPr>
              <w:t>Квартира</w:t>
            </w:r>
          </w:p>
          <w:p w:rsidR="00F56C77" w:rsidRPr="00A14A8E" w:rsidRDefault="00F56C7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F56C77" w:rsidRDefault="00F56C77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72,5</w:t>
            </w:r>
          </w:p>
          <w:p w:rsidR="00F56C77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  <w:p w:rsidR="00F56C77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825</w:t>
            </w:r>
          </w:p>
        </w:tc>
        <w:tc>
          <w:tcPr>
            <w:tcW w:w="1080" w:type="dxa"/>
          </w:tcPr>
          <w:p w:rsidR="00F56C77" w:rsidRDefault="00F56C77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Россия</w:t>
            </w:r>
          </w:p>
          <w:p w:rsidR="00F56C77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  <w:p w:rsidR="00F56C77" w:rsidRDefault="00F56C77" w:rsidP="00A14A8E">
            <w:pPr>
              <w:jc w:val="center"/>
              <w:rPr>
                <w:color w:val="800000"/>
                <w:lang w:eastAsia="en-US"/>
              </w:rPr>
            </w:pPr>
          </w:p>
          <w:p w:rsidR="00F56C77" w:rsidRPr="00A14A8E" w:rsidRDefault="00F56C77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F56C77" w:rsidRPr="00A14A8E" w:rsidRDefault="00F56C77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F56C77" w:rsidRPr="00A14A8E" w:rsidRDefault="00F56C7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F56C77" w:rsidRPr="00A14A8E" w:rsidRDefault="00F56C77">
            <w:pPr>
              <w:rPr>
                <w:color w:val="800000"/>
                <w:lang w:eastAsia="en-US"/>
              </w:rPr>
            </w:pPr>
          </w:p>
        </w:tc>
      </w:tr>
    </w:tbl>
    <w:p w:rsidR="00F56C77" w:rsidRDefault="00F56C77"/>
    <w:sectPr w:rsidR="00F56C77" w:rsidSect="00D021D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21D5"/>
    <w:rsid w:val="00250241"/>
    <w:rsid w:val="003064CA"/>
    <w:rsid w:val="004113ED"/>
    <w:rsid w:val="004917B0"/>
    <w:rsid w:val="004D5CC8"/>
    <w:rsid w:val="00566C3D"/>
    <w:rsid w:val="005C158D"/>
    <w:rsid w:val="00671239"/>
    <w:rsid w:val="00671CAC"/>
    <w:rsid w:val="00682857"/>
    <w:rsid w:val="006B3977"/>
    <w:rsid w:val="00783716"/>
    <w:rsid w:val="007A1AE6"/>
    <w:rsid w:val="0091286C"/>
    <w:rsid w:val="009D4CCB"/>
    <w:rsid w:val="00A14A8E"/>
    <w:rsid w:val="00AD36E9"/>
    <w:rsid w:val="00AD6FE4"/>
    <w:rsid w:val="00B97991"/>
    <w:rsid w:val="00BE613C"/>
    <w:rsid w:val="00C2413E"/>
    <w:rsid w:val="00CA60E9"/>
    <w:rsid w:val="00D021D5"/>
    <w:rsid w:val="00D25946"/>
    <w:rsid w:val="00E517B3"/>
    <w:rsid w:val="00F5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1D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021D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2</Pages>
  <Words>172</Words>
  <Characters>987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2014-05-08T04:20:00Z</dcterms:created>
  <dcterms:modified xsi:type="dcterms:W3CDTF">2016-04-29T05:34:00Z</dcterms:modified>
</cp:coreProperties>
</file>